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35d3247" w14:textId="35d3247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6A059C" w:rsidRDefault="00490643">
      <w:r w:rsidRPr="00E46CF0">
        <w:t>TRGOVAČKI SUD U PAZINU</w:t>
      </w: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0377AF">
        <w:t>8</w:t>
      </w:r>
      <w:r>
        <w:t xml:space="preserve">. </w:t>
      </w:r>
      <w:r w:rsidR="000377AF">
        <w:t>listopada</w:t>
      </w:r>
      <w:r w:rsidR="00271437">
        <w:t xml:space="preserve"> </w:t>
      </w:r>
      <w:r>
        <w:t>20</w:t>
      </w:r>
      <w:r w:rsidR="00886724">
        <w:t>20</w:t>
      </w:r>
      <w:r>
        <w:t xml:space="preserve">. godine u </w:t>
      </w:r>
      <w:r w:rsidR="000377AF">
        <w:t>13</w:t>
      </w:r>
      <w:r w:rsidR="00D55177">
        <w:t>,30</w:t>
      </w:r>
      <w:r>
        <w:t xml:space="preserve"> 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0377AF" w:rsidP="000377AF" w:rsidRDefault="000377AF">
      <w:pPr>
        <w:jc w:val="center"/>
        <w:rPr>
          <w:b/>
        </w:rPr>
      </w:pPr>
      <w:r>
        <w:rPr>
          <w:b/>
        </w:rPr>
        <w:t xml:space="preserve">stečajnom masom iza SCHUM APARTMENTS </w:t>
      </w:r>
      <w:proofErr w:type="spellStart"/>
      <w:r>
        <w:rPr>
          <w:b/>
        </w:rPr>
        <w:t>j.d.o.o</w:t>
      </w:r>
      <w:proofErr w:type="spellEnd"/>
      <w:r>
        <w:rPr>
          <w:b/>
        </w:rPr>
        <w:t>. u stečaju,</w:t>
      </w:r>
    </w:p>
    <w:p w:rsidR="000377AF" w:rsidP="000377AF" w:rsidRDefault="000377AF">
      <w:pPr>
        <w:jc w:val="center"/>
        <w:rPr>
          <w:b/>
        </w:rPr>
      </w:pPr>
      <w:r>
        <w:rPr>
          <w:b/>
        </w:rPr>
        <w:t>Koparska 37, Pula, OIB: 15038068891.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0377AF">
        <w:t>Damir Majstorović</w:t>
      </w: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0377AF">
        <w:t>13</w:t>
      </w:r>
      <w:r w:rsidR="001B6BF8">
        <w:t>,30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1934EC" w:rsidP="008B0747" w:rsidRDefault="001934EC">
      <w:pPr>
        <w:jc w:val="both"/>
      </w:pPr>
    </w:p>
    <w:p w:rsidR="00E87BA7" w:rsidP="006A059C" w:rsidRDefault="00266760">
      <w:pPr>
        <w:jc w:val="both"/>
      </w:pPr>
      <w:r w:rsidRPr="002B2FAD">
        <w:tab/>
        <w:t xml:space="preserve">Utvrđuje se da su na izvještajnom ročištu </w:t>
      </w:r>
      <w:r w:rsidR="006A059C">
        <w:t xml:space="preserve">nije pristupio niti jedan vjerovni. </w:t>
      </w: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7A4D45" w:rsidR="00AA22D1" w:rsidP="008B0747" w:rsidRDefault="00AA22D1">
      <w:pPr>
        <w:jc w:val="both"/>
      </w:pPr>
      <w:r>
        <w:tab/>
      </w:r>
      <w:r w:rsidRPr="007A4D45">
        <w:t xml:space="preserve">Izvješće je dostavljeno sudu </w:t>
      </w:r>
      <w:r w:rsidR="000377AF">
        <w:t>22</w:t>
      </w:r>
      <w:r w:rsidRPr="007A4D45" w:rsidR="00546DCD">
        <w:t xml:space="preserve">. </w:t>
      </w:r>
      <w:r w:rsidR="000377AF">
        <w:t>rujna</w:t>
      </w:r>
      <w:r w:rsidRPr="007A4D45">
        <w:t xml:space="preserve"> 20</w:t>
      </w:r>
      <w:r w:rsidRPr="007A4D45" w:rsidR="00886724">
        <w:t>20</w:t>
      </w:r>
      <w:r w:rsidRPr="007A4D45">
        <w:t xml:space="preserve">. godine, a objavljeno je na e-oglasnoj ploči </w:t>
      </w:r>
      <w:r w:rsidR="000377AF">
        <w:t>24</w:t>
      </w:r>
      <w:r w:rsidRPr="007A4D45" w:rsidR="00546DCD">
        <w:t xml:space="preserve">. </w:t>
      </w:r>
      <w:r w:rsidR="000377AF">
        <w:t>rujna</w:t>
      </w:r>
      <w:r w:rsidRPr="007A4D45" w:rsidR="00886724">
        <w:t xml:space="preserve"> </w:t>
      </w:r>
      <w:r w:rsidRPr="007A4D45" w:rsidR="00BE0D08">
        <w:t>20</w:t>
      </w:r>
      <w:r w:rsidRPr="007A4D45" w:rsidR="00886724">
        <w:t>20</w:t>
      </w:r>
      <w:r w:rsidRPr="007A4D45" w:rsidR="00BE0D08">
        <w:t xml:space="preserve">. godine. </w:t>
      </w:r>
      <w:r w:rsidRPr="007A4D45" w:rsidR="00CD08ED">
        <w:t xml:space="preserve">Isto je priloženo na listu </w:t>
      </w:r>
      <w:r w:rsidR="000377AF">
        <w:t>25a-50</w:t>
      </w:r>
      <w:r w:rsidRPr="007A4D45" w:rsidR="00271437">
        <w:t xml:space="preserve"> </w:t>
      </w:r>
      <w:r w:rsidRPr="007A4D45" w:rsidR="00CD08ED">
        <w:t xml:space="preserve">spisa. </w:t>
      </w:r>
    </w:p>
    <w:p w:rsidRPr="002B2FAD" w:rsidR="00266760" w:rsidP="008B0747" w:rsidRDefault="00266760">
      <w:pPr>
        <w:jc w:val="both"/>
      </w:pPr>
    </w:p>
    <w:p w:rsidR="00272AD4" w:rsidP="00D55177" w:rsidRDefault="00266760">
      <w:pPr>
        <w:jc w:val="both"/>
      </w:pPr>
      <w:r w:rsidRPr="002B2FAD">
        <w:tab/>
        <w:t>Stečajn</w:t>
      </w:r>
      <w:r w:rsidR="00886724">
        <w:t>i</w:t>
      </w:r>
      <w:r w:rsidRPr="002B2FAD">
        <w:t xml:space="preserve"> upravitelj usmeno izlaže kao u pisanom izv</w:t>
      </w:r>
      <w:r w:rsidRPr="002B2FAD" w:rsidR="0028507C">
        <w:t>ješću podnesenom za ovo ročište</w:t>
      </w:r>
      <w:r w:rsidR="001B6BF8">
        <w:t xml:space="preserve">. </w:t>
      </w:r>
    </w:p>
    <w:p w:rsidR="00FB5F75" w:rsidP="006A059C" w:rsidRDefault="00FB5F75">
      <w:pPr>
        <w:jc w:val="both"/>
      </w:pPr>
    </w:p>
    <w:p w:rsidR="00FB5F75" w:rsidP="00FB5F75" w:rsidRDefault="00FB5F75">
      <w:pPr>
        <w:ind w:firstLine="708"/>
        <w:jc w:val="both"/>
      </w:pPr>
    </w:p>
    <w:p w:rsidRPr="00D628C8" w:rsidR="00FB5F75" w:rsidP="006A059C" w:rsidRDefault="00FB5F75">
      <w:pPr>
        <w:ind w:firstLine="708"/>
        <w:jc w:val="both"/>
      </w:pPr>
      <w:r w:rsidRPr="00D628C8">
        <w:t xml:space="preserve">SUDAC </w:t>
      </w:r>
    </w:p>
    <w:p w:rsidR="00FB5F75" w:rsidRDefault="00FB5F75">
      <w:pPr>
        <w:jc w:val="center"/>
      </w:pPr>
      <w:r w:rsidRPr="00D628C8">
        <w:t>RJEŠAVA</w:t>
      </w:r>
    </w:p>
    <w:p w:rsidR="00FB5F75" w:rsidP="00FB5F75" w:rsidRDefault="00FB5F75">
      <w:pPr>
        <w:ind w:firstLine="708"/>
        <w:jc w:val="both"/>
      </w:pPr>
    </w:p>
    <w:p w:rsidR="00FB5F75" w:rsidP="00FB5F75" w:rsidRDefault="00FB5F75">
      <w:pPr>
        <w:ind w:firstLine="708"/>
        <w:jc w:val="both"/>
      </w:pPr>
    </w:p>
    <w:p w:rsidR="00FB5F75" w:rsidP="00FB5F75" w:rsidRDefault="006A059C">
      <w:pPr>
        <w:ind w:firstLine="708"/>
        <w:jc w:val="both"/>
      </w:pPr>
      <w:r>
        <w:t xml:space="preserve">Obzirom nije pristupio niti jedan vjerovnik nema uvjeta za održavanje izvještajnog ročišta, te se isto odgađa. </w:t>
      </w:r>
    </w:p>
    <w:p w:rsidR="006A059C" w:rsidP="00FB5F75" w:rsidRDefault="006A059C">
      <w:pPr>
        <w:ind w:firstLine="708"/>
        <w:jc w:val="both"/>
      </w:pPr>
    </w:p>
    <w:p w:rsidR="006A059C" w:rsidP="00FB5F75" w:rsidRDefault="006A059C">
      <w:pPr>
        <w:ind w:firstLine="708"/>
        <w:jc w:val="both"/>
      </w:pPr>
      <w:r>
        <w:t xml:space="preserve">Stečajni upravitelj se obvezuje u roku od 30 dana predložiti sudu sazivanje idućeg izvještajnog ročišta. </w:t>
      </w:r>
    </w:p>
    <w:p w:rsidR="00FB5F75" w:rsidP="00FB5F75" w:rsidRDefault="00FB5F75">
      <w:pPr>
        <w:ind w:firstLine="708"/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0377AF">
        <w:t>13</w:t>
      </w:r>
      <w:r w:rsidR="00D55177">
        <w:t>,</w:t>
      </w:r>
      <w:r w:rsidR="006A059C">
        <w:t>35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B04449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59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377AF" w:rsidP="000377AF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proofErr w:type="spellStart"/>
    <w:r w:rsidRPr="00E46CF0" w:rsidR="000377AF">
      <w:t>Posl</w:t>
    </w:r>
    <w:proofErr w:type="spellEnd"/>
    <w:r w:rsidRPr="00E46CF0" w:rsidR="000377AF">
      <w:t>. br</w:t>
    </w:r>
    <w:r w:rsidR="000377AF">
      <w:t>oj: 4</w:t>
    </w:r>
    <w:r w:rsidRPr="00E46CF0" w:rsidR="000377AF">
      <w:t xml:space="preserve"> St</w:t>
    </w:r>
    <w:r w:rsidR="000377AF">
      <w:t>-177/2020-14</w:t>
    </w: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proofErr w:type="spellStart"/>
    <w:r w:rsidRPr="00E46CF0">
      <w:t>Posl</w:t>
    </w:r>
    <w:proofErr w:type="spellEnd"/>
    <w:r w:rsidRPr="00E46CF0">
      <w:t>. br</w:t>
    </w:r>
    <w:r>
      <w:t>oj: 4</w:t>
    </w:r>
    <w:r w:rsidRPr="00E46CF0">
      <w:t xml:space="preserve"> St</w:t>
    </w:r>
    <w:r>
      <w:t>-</w:t>
    </w:r>
    <w:r w:rsidR="000377AF">
      <w:t>177/2020-14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377AF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A1A0F"/>
    <w:rsid w:val="001B26BC"/>
    <w:rsid w:val="001B6BF8"/>
    <w:rsid w:val="001B768B"/>
    <w:rsid w:val="001D54C8"/>
    <w:rsid w:val="001E605D"/>
    <w:rsid w:val="001F0D3D"/>
    <w:rsid w:val="001F3330"/>
    <w:rsid w:val="00211B83"/>
    <w:rsid w:val="00223F38"/>
    <w:rsid w:val="002335D7"/>
    <w:rsid w:val="00233BF3"/>
    <w:rsid w:val="00235F1C"/>
    <w:rsid w:val="00254318"/>
    <w:rsid w:val="00264C9B"/>
    <w:rsid w:val="00266760"/>
    <w:rsid w:val="00271437"/>
    <w:rsid w:val="00272AD4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90643"/>
    <w:rsid w:val="004B171F"/>
    <w:rsid w:val="004B7D73"/>
    <w:rsid w:val="004C3DF5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2CE5"/>
    <w:rsid w:val="00597A6A"/>
    <w:rsid w:val="005A236C"/>
    <w:rsid w:val="005A46B5"/>
    <w:rsid w:val="005A5161"/>
    <w:rsid w:val="005A7D53"/>
    <w:rsid w:val="005F6172"/>
    <w:rsid w:val="006025B2"/>
    <w:rsid w:val="0060361C"/>
    <w:rsid w:val="00610A45"/>
    <w:rsid w:val="00611408"/>
    <w:rsid w:val="00611CB7"/>
    <w:rsid w:val="00617D41"/>
    <w:rsid w:val="00621D3E"/>
    <w:rsid w:val="00627EEC"/>
    <w:rsid w:val="00635BF8"/>
    <w:rsid w:val="006679E3"/>
    <w:rsid w:val="00671429"/>
    <w:rsid w:val="00673669"/>
    <w:rsid w:val="00686C20"/>
    <w:rsid w:val="006A059C"/>
    <w:rsid w:val="006D0C9F"/>
    <w:rsid w:val="006D435B"/>
    <w:rsid w:val="006D7C5B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A4D45"/>
    <w:rsid w:val="007A5C4E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370A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F6D90"/>
    <w:rsid w:val="00D1426C"/>
    <w:rsid w:val="00D166CC"/>
    <w:rsid w:val="00D21CD0"/>
    <w:rsid w:val="00D41DA1"/>
    <w:rsid w:val="00D42C0B"/>
    <w:rsid w:val="00D55177"/>
    <w:rsid w:val="00D655ED"/>
    <w:rsid w:val="00D72899"/>
    <w:rsid w:val="00D74397"/>
    <w:rsid w:val="00D76274"/>
    <w:rsid w:val="00D957B1"/>
    <w:rsid w:val="00DA07A2"/>
    <w:rsid w:val="00DA7DE6"/>
    <w:rsid w:val="00DD613D"/>
    <w:rsid w:val="00DF656D"/>
    <w:rsid w:val="00E07199"/>
    <w:rsid w:val="00E117E7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B5F7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0721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64C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64C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64C9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64C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64C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2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681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65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listopada 2020.</izvorni_sadrzaj>
    <derivirana_varijabla naziv="DomainObject.StvarniPocetakDatum_1">8. listopada 2020.</derivirana_varijabla>
  </DomainObject.StvarniPocetakDatum>
  <DomainObject.StvarniZavrsetakDatum>
    <izvorni_sadrzaj>8. listopada 2020.</izvorni_sadrzaj>
    <derivirana_varijabla naziv="DomainObject.StvarniZavrsetakDatum_1">8. listopada 2020.</derivirana_varijabla>
  </DomainObject.StvarniZavrsetakDatum>
  <DomainObject.PlaniraniZavrsetakDatum>
    <izvorni_sadrzaj>8. listopada 2020.</izvorni_sadrzaj>
    <derivirana_varijabla naziv="DomainObject.PlaniraniZavrsetakDatum_1">8. listopada 2020.</derivirana_varijabla>
  </DomainObject.PlaniraniZavrsetakDatum>
  <DomainObject.PlaniraniPocetakDatum>
    <izvorni_sadrzaj>8. listopada 2020.</izvorni_sadrzaj>
    <derivirana_varijabla naziv="DomainObject.PlaniraniPocetakDatum_1">8. listopada 2020.</derivirana_varijabla>
  </DomainObject.PlaniraniPocetakDatum>
  <DomainObject.StvarniPocetakVrijeme>
    <izvorni_sadrzaj>13:25</izvorni_sadrzaj>
    <derivirana_varijabla naziv="DomainObject.StvarniPocetakVrijeme_1">13:25</derivirana_varijabla>
  </DomainObject.StvarniPocetakVrijeme>
  <DomainObject.StvarniZavrsetakVrijeme>
    <izvorni_sadrzaj>13:26</izvorni_sadrzaj>
    <derivirana_varijabla naziv="DomainObject.StvarniZavrsetakVrijeme_1">13:26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listopada 2020.</izvorni_sadrzaj>
    <derivirana_varijabla naziv="DomainObject.Zapisnik.DatumKreiranja_1">8.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St-177/2020-14</izvorni_sadrzaj>
    <derivirana_varijabla naziv="DomainObject.Zapisnik.Oznaka_1">St-177/2020-14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2020.</izvorni_sadrzaj>
    <derivirana_varijabla naziv="DomainObject.Predmet.DatumOsnivanja_1">29.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St-177/2020</izvorni_sadrzaj>
    <derivirana_varijabla naziv="DomainObject.Predmet.OznakaBroj_1">St-177/2020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24.9.2020.spisu prileže prijave tražbina u žutom fasciklu</izvorni_sadrzaj>
    <derivirana_varijabla naziv="DomainObject.Predmet.PrimjedbaSuca_1">24.9.2020.spisu prileže prijave tražbina u žutom fasciklu</derivirana_varijabla>
  </DomainObject.Predmet.PrimjedbaSuca>
  <DomainObject.Predmet.ProtustrankaFormated>
    <izvorni_sadrzaj>  Stečajna masa iza SCHUM APARTMENTS j.d.o.o.</izvorni_sadrzaj>
    <derivirana_varijabla naziv="DomainObject.Predmet.ProtustrankaFormated_1">  Stečajna masa iza SCHUM APARTMENTS j.d.o.o.</derivirana_varijabla>
  </DomainObject.Predmet.ProtustrankaFormated>
  <DomainObject.Predmet.ProtustrankaFormatedOIB>
    <izvorni_sadrzaj>  Stečajna masa iza SCHUM APARTMENTS j.d.o.o., OIB 15038068891</izvorni_sadrzaj>
    <derivirana_varijabla naziv="DomainObject.Predmet.ProtustrankaFormatedOIB_1">  Stečajna masa iza SCHUM APARTMENTS j.d.o.o., OIB 15038068891</derivirana_varijabla>
  </DomainObject.Predmet.ProtustrankaFormatedOIB>
  <DomainObject.Predmet.ProtustrankaFormatedWithAdress>
    <izvorni_sadrzaj> Stečajna masa iza SCHUM APARTMENTS j.d.o.o., Koparska 37, 52100 Pula</izvorni_sadrzaj>
    <derivirana_varijabla naziv="DomainObject.Predmet.ProtustrankaFormatedWithAdress_1"> Stečajna masa iza SCHUM APARTMENTS j.d.o.o., Koparska 37, 52100 Pula</derivirana_varijabla>
  </DomainObject.Predmet.ProtustrankaFormatedWithAdress>
  <DomainObject.Predmet.ProtustrankaFormatedWithAdressOIB>
    <izvorni_sadrzaj> Stečajna masa iza SCHUM APARTMENTS j.d.o.o., OIB 15038068891, Koparska 37, 52100 Pula</izvorni_sadrzaj>
    <derivirana_varijabla naziv="DomainObject.Predmet.ProtustrankaFormatedWithAdressOIB_1"> Stečajna masa iza SCHUM APARTMENTS j.d.o.o., OIB 15038068891, Koparska 37, 52100 Pula</derivirana_varijabla>
  </DomainObject.Predmet.ProtustrankaFormatedWithAdressOIB>
  <DomainObject.Predmet.ProtustrankaWithAdress>
    <izvorni_sadrzaj>Stečajna masa iza SCHUM APARTMENTS j.d.o.o. Koparska 37, 52100 Pula</izvorni_sadrzaj>
    <derivirana_varijabla naziv="DomainObject.Predmet.ProtustrankaWithAdress_1">Stečajna masa iza SCHUM APARTMENTS j.d.o.o. Koparska 37, 52100 Pula</derivirana_varijabla>
  </DomainObject.Predmet.ProtustrankaWithAdress>
  <DomainObject.Predmet.ProtustrankaWithAdressOIB>
    <izvorni_sadrzaj>Stečajna masa iza SCHUM APARTMENTS j.d.o.o., OIB 15038068891, Koparska 37, 52100 Pula</izvorni_sadrzaj>
    <derivirana_varijabla naziv="DomainObject.Predmet.ProtustrankaWithAdressOIB_1">Stečajna masa iza SCHUM APARTMENTS j.d.o.o., OIB 15038068891, Koparska 37, 52100 Pula</derivirana_varijabla>
  </DomainObject.Predmet.ProtustrankaWithAdressOIB>
  <DomainObject.Predmet.ProtustrankaNazivFormated>
    <izvorni_sadrzaj>Stečajna masa iza SCHUM APARTMENTS j.d.o.o.</izvorni_sadrzaj>
    <derivirana_varijabla naziv="DomainObject.Predmet.ProtustrankaNazivFormated_1">Stečajna masa iza SCHUM APARTMENTS j.d.o.o.</derivirana_varijabla>
  </DomainObject.Predmet.ProtustrankaNazivFormated>
  <DomainObject.Predmet.ProtustrankaNazivFormatedOIB>
    <izvorni_sadrzaj>Stečajna masa iza SCHUM APARTMENTS j.d.o.o., OIB 15038068891</izvorni_sadrzaj>
    <derivirana_varijabla naziv="DomainObject.Predmet.ProtustrankaNazivFormatedOIB_1">Stečajna masa iza SCHUM APARTMENTS j.d.o.o., OIB 15038068891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Cäcilia Schum, Švicarska zastupane po punomoćniku Stefan Đokić</izvorni_sadrzaj>
    <derivirana_varijabla naziv="DomainObject.Predmet.StrankaFormated_1">  Monika Cäcilia Schum, Švicarska zastupane po punomoćniku Stefan Đokić</derivirana_varijabla>
  </DomainObject.Predmet.StrankaFormated>
  <DomainObject.Predmet.StrankaFormatedOIB>
    <izvorni_sadrzaj>  Monika Cäcilia Schum, Švicarska, OIB 54067216708 zastupane po punomoćniku Stefan Đokić</izvorni_sadrzaj>
    <derivirana_varijabla naziv="DomainObject.Predmet.StrankaFormatedOIB_1">  Monika Cäcilia Schum, Švicarska, OIB 54067216708 zastupane po punomoćniku Stefan Đokić</derivirana_varijabla>
  </DomainObject.Predmet.StrankaFormatedOIB>
  <DomainObject.Predmet.StrankaFormatedWithAdress>
    <izvorni_sadrzaj> Monika Cäcilia Schum, Švicarska, Pavićini 25, 52207 Pavićini zastupane po punomoćniku Stefan Đokić</izvorni_sadrzaj>
    <derivirana_varijabla naziv="DomainObject.Predmet.StrankaFormatedWithAdress_1"> Monika Cäcilia Schum, Švicarska, Pavićini 25, 52207 Pavićini zastupane po punomoćniku Stefan Đokić</derivirana_varijabla>
  </DomainObject.Predmet.StrankaFormatedWithAdress>
  <DomainObject.Predmet.StrankaFormatedWithAdressOIB>
    <izvorni_sadrzaj> Monika Cäcilia Schum, Švicarska, OIB 54067216708, Pavićini 25, 52207 Pavićini zastupane po punomoćniku Stefan Đokić</izvorni_sadrzaj>
    <derivirana_varijabla naziv="DomainObject.Predmet.StrankaFormatedWithAdressOIB_1"> Monika Cäcilia Schum, Švicarska, OIB 54067216708, Pavićini 25, 52207 Pavićini zastupane po punomoćniku Stefan Đokić</derivirana_varijabla>
  </DomainObject.Predmet.StrankaFormatedWithAdressOIB>
  <DomainObject.Predmet.StrankaWithAdress>
    <izvorni_sadrzaj>Monika Cäcilia Schum, Švicarska Pavićini 25,52207 Pavićini</izvorni_sadrzaj>
    <derivirana_varijabla naziv="DomainObject.Predmet.StrankaWithAdress_1">Monika Cäcilia Schum, Švicarska Pavićini 25,52207 Pavićini</derivirana_varijabla>
  </DomainObject.Predmet.StrankaWithAdress>
  <DomainObject.Predmet.StrankaWithAdressOIB>
    <izvorni_sadrzaj>Monika Cäcilia Schum, Švicarska, OIB 54067216708, Pavićini 25,52207 Pavićini</izvorni_sadrzaj>
    <derivirana_varijabla naziv="DomainObject.Predmet.StrankaWithAdressOIB_1">Monika Cäcilia Schum, Švicarska, OIB 54067216708, Pavićini 25,52207 Pavićini</derivirana_varijabla>
  </DomainObject.Predmet.StrankaWithAdressOIB>
  <DomainObject.Predmet.StrankaNazivFormated>
    <izvorni_sadrzaj>Monika Cäcilia Schum, Švicarska</izvorni_sadrzaj>
    <derivirana_varijabla naziv="DomainObject.Predmet.StrankaNazivFormated_1">Monika Cäcilia Schum, Švicarska</derivirana_varijabla>
  </DomainObject.Predmet.StrankaNazivFormated>
  <DomainObject.Predmet.StrankaNazivFormatedOIB>
    <izvorni_sadrzaj>Monika Cäcilia Schum, Švicarska, OIB 54067216708</izvorni_sadrzaj>
    <derivirana_varijabla naziv="DomainObject.Predmet.StrankaNazivFormatedOIB_1">Monika Cäcilia Schum, Švicarska, OIB 54067216708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Monika Cäcilia Schum, Švicarska zastupane po punomoćniku Stefan Đokić</item>
    </izvorni_sadrzaj>
    <derivirana_varijabla naziv="DomainObject.Predmet.StrankaListFormated_1">
      <item>Monika Cäcilia Schum, Švicarska zastupane po punomoćniku Stefan Đokić</item>
    </derivirana_varijabla>
  </DomainObject.Predmet.StrankaListFormated>
  <DomainObject.Predmet.StrankaListFormatedOIB>
    <izvorni_sadrzaj>
      <item>Monika Cäcilia Schum, Švicarska, OIB 54067216708 zastupane po punomoćniku Stefan Đokić</item>
    </izvorni_sadrzaj>
    <derivirana_varijabla naziv="DomainObject.Predmet.StrankaListFormatedOIB_1">
      <item>Monika Cäcilia Schum, Švicarska, OIB 54067216708 zastupane po punomoćniku Stefan Đokić</item>
    </derivirana_varijabla>
  </DomainObject.Predmet.StrankaListFormatedOIB>
  <DomainObject.Predmet.StrankaListFormatedWithAdress>
    <izvorni_sadrzaj>
      <item>Monika Cäcilia Schum, Švicarska, Pavićini 25, 52207 Pavićini zastupane po punomoćniku Stefan Đokić</item>
    </izvorni_sadrzaj>
    <derivirana_varijabla naziv="DomainObject.Predmet.StrankaListFormatedWithAdress_1">
      <item>Monika Cäcilia Schum, Švicarska, Pavićini 25, 52207 Pavićini zastupane po punomoćniku Stefan Đokić</item>
    </derivirana_varijabla>
  </DomainObject.Predmet.StrankaListFormatedWithAdress>
  <DomainObject.Predmet.StrankaListFormatedWithAdressOIB>
    <izvorni_sadrzaj>
      <item>Monika Cäcilia Schum, Švicarska, OIB 54067216708, Pavićini 25, 52207 Pavićini zastupane po punomoćniku Stefan Đokić</item>
    </izvorni_sadrzaj>
    <derivirana_varijabla naziv="DomainObject.Predmet.StrankaListFormatedWithAdressOIB_1">
      <item>Monika Cäcilia Schum, Švicarska, OIB 54067216708, Pavićini 25, 52207 Pavićini zastupane po punomoćniku Stefan Đokić</item>
    </derivirana_varijabla>
  </DomainObject.Predmet.StrankaListFormatedWithAdressOIB>
  <DomainObject.Predmet.StrankaListNazivFormated>
    <izvorni_sadrzaj>
      <item>Monika Cäcilia Schum, Švicarska</item>
    </izvorni_sadrzaj>
    <derivirana_varijabla naziv="DomainObject.Predmet.StrankaListNazivFormated_1">
      <item>Monika Cäcilia Schum, Švicarska</item>
    </derivirana_varijabla>
  </DomainObject.Predmet.StrankaListNazivFormated>
  <DomainObject.Predmet.StrankaListNazivFormatedOIB>
    <izvorni_sadrzaj>
      <item>Monika Cäcilia Schum, Švicarska, OIB 54067216708</item>
    </izvorni_sadrzaj>
    <derivirana_varijabla naziv="DomainObject.Predmet.StrankaListNazivFormatedOIB_1">
      <item>Monika Cäcilia Schum, Švicarska, OIB 54067216708</item>
    </derivirana_varijabla>
  </DomainObject.Predmet.StrankaListNazivFormatedOIB>
  <DomainObject.Predmet.ProtuStrankaListFormated>
    <izvorni_sadrzaj>
      <item>Stečajna masa iza SCHUM APARTMENTS j.d.o.o.</item>
    </izvorni_sadrzaj>
    <derivirana_varijabla naziv="DomainObject.Predmet.ProtuStrankaListFormated_1">
      <item>Stečajna masa iza SCHUM APARTMENTS j.d.o.o.</item>
    </derivirana_varijabla>
  </DomainObject.Predmet.ProtuStrankaListFormated>
  <DomainObject.Predmet.ProtuStrankaListFormatedOIB>
    <izvorni_sadrzaj>
      <item>Stečajna masa iza SCHUM APARTMENTS j.d.o.o., OIB 15038068891</item>
    </izvorni_sadrzaj>
    <derivirana_varijabla naziv="DomainObject.Predmet.ProtuStrankaListFormatedOIB_1">
      <item>Stečajna masa iza SCHUM APARTMENTS j.d.o.o., OIB 15038068891</item>
    </derivirana_varijabla>
  </DomainObject.Predmet.ProtuStrankaListFormatedOIB>
  <DomainObject.Predmet.ProtuStrankaListFormatedWithAdress>
    <izvorni_sadrzaj>
      <item>Stečajna masa iza SCHUM APARTMENTS j.d.o.o., Koparska 37, 52100 Pula</item>
    </izvorni_sadrzaj>
    <derivirana_varijabla naziv="DomainObject.Predmet.ProtuStrankaListFormatedWithAdress_1">
      <item>Stečajna masa iza SCHUM APARTMENTS j.d.o.o., Koparska 37, 52100 Pula</item>
    </derivirana_varijabla>
  </DomainObject.Predmet.ProtuStrankaListFormatedWithAdress>
  <DomainObject.Predmet.ProtuStrankaListFormatedWithAdressOIB>
    <izvorni_sadrzaj>
      <item>Stečajna masa iza SCHUM APARTMENTS j.d.o.o., OIB 15038068891, Koparska 37, 52100 Pula</item>
    </izvorni_sadrzaj>
    <derivirana_varijabla naziv="DomainObject.Predmet.ProtuStrankaListFormatedWithAdressOIB_1">
      <item>Stečajna masa iza SCHUM APARTMENTS j.d.o.o., OIB 15038068891, Koparska 37, 52100 Pula</item>
    </derivirana_varijabla>
  </DomainObject.Predmet.ProtuStrankaListFormatedWithAdressOIB>
  <DomainObject.Predmet.ProtuStrankaListNazivFormated>
    <izvorni_sadrzaj>
      <item>Stečajna masa iza SCHUM APARTMENTS j.d.o.o.</item>
    </izvorni_sadrzaj>
    <derivirana_varijabla naziv="DomainObject.Predmet.ProtuStrankaListNazivFormated_1">
      <item>Stečajna masa iza SCHUM APARTMENTS j.d.o.o.</item>
    </derivirana_varijabla>
  </DomainObject.Predmet.ProtuStrankaListNazivFormated>
  <DomainObject.Predmet.ProtuStrankaListNazivFormatedOIB>
    <izvorni_sadrzaj>
      <item>Stečajna masa iza SCHUM APARTMENTS j.d.o.o., OIB 15038068891</item>
    </izvorni_sadrzaj>
    <derivirana_varijabla naziv="DomainObject.Predmet.ProtuStrankaListNazivFormatedOIB_1">
      <item>Stečajna masa iza SCHUM APARTMENTS j.d.o.o., OIB 15038068891</item>
    </derivirana_varijabla>
  </DomainObject.Predmet.ProtuStrankaListNazivFormatedOIB>
  <DomainObject.Predmet.OstaliListFormated>
    <izvorni_sadrzaj>
      <item>Stefan Đokić punomoćnik sudionika u postupku Monika Cäcilia Schum, Švicarska</item>
    </izvorni_sadrzaj>
    <derivirana_varijabla naziv="DomainObject.Predmet.OstaliListFormated_1">
      <item>Stefan Đokić punomoćnik sudionika u postupku Monika Cäcilia Schum, Švicarska</item>
    </derivirana_varijabla>
  </DomainObject.Predmet.OstaliListFormated>
  <DomainObject.Predmet.OstaliListFormatedOIB>
    <izvorni_sadrzaj>
      <item>Stefan Đokić, OIB 91742559289 punomoćnik sudionika u postupku Monika Cäcilia Schum, Švicarska</item>
    </izvorni_sadrzaj>
    <derivirana_varijabla naziv="DomainObject.Predmet.OstaliListFormatedOIB_1">
      <item>Stefan Đokić, OIB 91742559289 punomoćnik sudionika u postupku Monika Cäcilia Schum, Švicarska</item>
    </derivirana_varijabla>
  </DomainObject.Predmet.OstaliListFormatedOIB>
  <DomainObject.Predmet.OstaliListFormatedWithAdress>
    <izvorni_sadrzaj>
      <item>Stefan Đokić, Veronska 7, 52100 Pula punomoćnik sudionika u postupku Monika Cäcilia Schum, Švicarska</item>
    </izvorni_sadrzaj>
    <derivirana_varijabla naziv="DomainObject.Predmet.OstaliListFormatedWithAdress_1">
      <item>Stefan Đokić, Veronska 7, 52100 Pula punomoćnik sudionika u postupku Monika Cäcilia Schum, Švicarska</item>
    </derivirana_varijabla>
  </DomainObject.Predmet.OstaliListFormatedWithAdress>
  <DomainObject.Predmet.OstaliListFormatedWithAdressOIB>
    <izvorni_sadrzaj>
      <item>Stefan Đokić, OIB 91742559289, Veronska 7, 52100 Pula punomoćnik sudionika u postupku Monika Cäcilia Schum, Švicarska</item>
    </izvorni_sadrzaj>
    <derivirana_varijabla naziv="DomainObject.Predmet.OstaliListFormatedWithAdressOIB_1">
      <item>Stefan Đokić, OIB 91742559289, Veronska 7, 52100 Pula punomoćnik sudionika u postupku Monika Cäcilia Schum, Švicarska</item>
    </derivirana_varijabla>
  </DomainObject.Predmet.OstaliListFormatedWithAdressOIB>
  <DomainObject.Predmet.OstaliListNazivFormated>
    <izvorni_sadrzaj>
      <item>Stefan Đokić</item>
    </izvorni_sadrzaj>
    <derivirana_varijabla naziv="DomainObject.Predmet.OstaliListNazivFormated_1">
      <item>Stefan Đokić</item>
    </derivirana_varijabla>
  </DomainObject.Predmet.OstaliListNazivFormated>
  <DomainObject.Predmet.OstaliListNazivFormatedOIB>
    <izvorni_sadrzaj>
      <item>Stefan Đokić, OIB 91742559289</item>
    </izvorni_sadrzaj>
    <derivirana_varijabla naziv="DomainObject.Predmet.OstaliListNazivFormatedOIB_1">
      <item>Stefan Đokić, OIB 91742559289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listopada 2020.</izvorni_sadrzaj>
    <derivirana_varijabla naziv="DomainObject.Datum_1">8. listopada 2020.</derivirana_varijabla>
  </DomainObject.Datum>
  <DomainObject.PoslovniBrojDokumenta>
    <izvorni_sadrzaj>St-177/2020-14</izvorni_sadrzaj>
    <derivirana_varijabla naziv="DomainObject.PoslovniBrojDokumenta_1">St-177/2020-14</derivirana_varijabla>
  </DomainObject.PoslovniBrojDokumenta>
  <DomainObject.Predmet.StrankaIDrugi>
    <izvorni_sadrzaj>Monika Cäcilia Schum, Švicarska</izvorni_sadrzaj>
    <derivirana_varijabla naziv="DomainObject.Predmet.StrankaIDrugi_1">Monika Cäcilia Schum, Švicarska</derivirana_varijabla>
  </DomainObject.Predmet.StrankaIDrugi>
  <DomainObject.Predmet.ProtustrankaIDrugi>
    <izvorni_sadrzaj>Stečajna masa iza SCHUM APARTMENTS j.d.o.o.</izvorni_sadrzaj>
    <derivirana_varijabla naziv="DomainObject.Predmet.ProtustrankaIDrugi_1">Stečajna masa iza SCHUM APARTMENTS j.d.o.o.</derivirana_varijabla>
  </DomainObject.Predmet.ProtustrankaIDrugi>
  <DomainObject.Predmet.StrankaIDrugiAdressOIB>
    <izvorni_sadrzaj>Monika Cäcilia Schum, Švicarska, OIB 54067216708, Pavićini 25, 52207 Pavićini</izvorni_sadrzaj>
    <derivirana_varijabla naziv="DomainObject.Predmet.StrankaIDrugiAdressOIB_1">Monika Cäcilia Schum, Švicarska, OIB 54067216708, Pavićini 25, 52207 Pavićini</derivirana_varijabla>
  </DomainObject.Predmet.StrankaIDrugiAdressOIB>
  <DomainObject.Predmet.ProtustrankaIDrugiAdressOIB>
    <izvorni_sadrzaj>Stečajna masa iza SCHUM APARTMENTS j.d.o.o., OIB 15038068891, Koparska 37, 52100 Pula</izvorni_sadrzaj>
    <derivirana_varijabla naziv="DomainObject.Predmet.ProtustrankaIDrugiAdressOIB_1">Stečajna masa iza SCHUM APARTMENTS j.d.o.o., OIB 15038068891,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Monika Cäcilia Schum, Švicarska</item>
      <item>Stečajna masa iza SCHUM APARTMENTS j.d.o.o.</item>
      <item>Stefan Đokić</item>
    </izvorni_sadrzaj>
    <derivirana_varijabla naziv="DomainObject.Predmet.SudioniciListNaziv_1">
      <item>Monika Cäcilia Schum, Švicarska</item>
      <item>Stečajna masa iza SCHUM APARTMENTS j.d.o.o.</item>
      <item>Stefan Đokić</item>
    </derivirana_varijabla>
  </DomainObject.Predmet.SudioniciListNaziv>
  <DomainObject.Predmet.SudioniciListAdressOIB>
    <izvorni_sadrzaj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izvorni_sadrzaj>
    <derivirana_varijabla naziv="DomainObject.Predmet.SudioniciListAdressOIB_1"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54067216708</item>
      <item>, OIB 15038068891</item>
      <item>, OIB 91742559289</item>
    </izvorni_sadrzaj>
    <derivirana_varijabla naziv="DomainObject.Predmet.SudioniciListNazivOIB_1">
      <item>, OIB 54067216708</item>
      <item>, OIB 15038068891</item>
      <item>, OIB 91742559289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2020.</izvorni_sadrzaj>
    <derivirana_varijabla naziv="DomainObject.Predmet.DatumPocetkaProcesa_1">7.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C94FA-D11B-4428-A782-A77F3070E1E1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174</properties:Words>
  <properties:Characters>1058</properties:Characters>
  <properties:Lines>50</properties:Lines>
  <properties:Paragraphs>24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2020-10-08T07:46:00Z</dcterms:created>
  <dc:creator>drabar</dc:creator>
  <cp:lastModifiedBy>Sanja Prodan</cp:lastModifiedBy>
  <cp:lastPrinted>2018-11-19T12:23:00Z</cp:lastPrinted>
  <dcterms:modified xmlns:xsi="http://www.w3.org/2001/XMLSchema-instance" xsi:type="dcterms:W3CDTF">2020-10-08T11:27:00Z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St-177/2020-14 / Zapisnik - Izvještajno ročište (st-177-2020-14-izvještajno.docx)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